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53481D31" w14:textId="025CFB2A" w:rsidR="00554C23" w:rsidRPr="00B14B1D" w:rsidRDefault="00F1516B" w:rsidP="000028D5">
      <w:pPr>
        <w:pStyle w:val="Heading2"/>
      </w:pPr>
      <w:r>
        <w:t>Hotel Rules</w:t>
      </w:r>
      <w:r w:rsidR="00AC334E">
        <w:t xml:space="preserve"> by Offer ID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394DB0F8" w:rsidR="000028D5" w:rsidRDefault="00C15AAB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Model X, v11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30C1845F" w:rsidR="000028D5" w:rsidRDefault="00C15AAB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 18, 2022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17FD6ED7" w14:textId="56311C10" w:rsidR="000028D5" w:rsidRDefault="00C15AAB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Request Message change to create Rule by Offer ID request.</w:t>
            </w:r>
          </w:p>
        </w:tc>
      </w:tr>
    </w:tbl>
    <w:p w14:paraId="4ACC018F" w14:textId="5EAC98C5" w:rsidR="0095356C" w:rsidRPr="007B72A9" w:rsidRDefault="0095356C" w:rsidP="007B72A9">
      <w:bookmarkStart w:id="3" w:name="_Toc405969879"/>
    </w:p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659"/>
        <w:gridCol w:w="1978"/>
        <w:gridCol w:w="1325"/>
        <w:gridCol w:w="655"/>
        <w:gridCol w:w="1984"/>
      </w:tblGrid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bookmarkEnd w:id="3"/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CA90594" w14:textId="77777777" w:rsidTr="009E71A0">
        <w:trPr>
          <w:cantSplit/>
          <w:trHeight w:val="458"/>
        </w:trPr>
        <w:tc>
          <w:tcPr>
            <w:tcW w:w="2429" w:type="dxa"/>
            <w:vMerge w:val="restart"/>
          </w:tcPr>
          <w:p w14:paraId="73792DC3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Type of change:</w:t>
            </w:r>
          </w:p>
        </w:tc>
        <w:tc>
          <w:tcPr>
            <w:tcW w:w="1979" w:type="dxa"/>
            <w:gridSpan w:val="2"/>
            <w:shd w:val="clear" w:color="auto" w:fill="F2F2F2" w:themeFill="background1" w:themeFillShade="F2"/>
          </w:tcPr>
          <w:p w14:paraId="0ADD8C80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New feature:</w:t>
            </w:r>
          </w:p>
        </w:tc>
        <w:tc>
          <w:tcPr>
            <w:tcW w:w="1978" w:type="dxa"/>
          </w:tcPr>
          <w:p w14:paraId="7063CB4F" w14:textId="02CA4336" w:rsidR="0056171F" w:rsidRPr="00E858F4" w:rsidRDefault="00DE6354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</w:tcPr>
          <w:p w14:paraId="3F7B9A7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Defect fix:</w:t>
            </w:r>
          </w:p>
        </w:tc>
        <w:tc>
          <w:tcPr>
            <w:tcW w:w="1984" w:type="dxa"/>
          </w:tcPr>
          <w:p w14:paraId="03E1E8B4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05B0B460" w14:textId="77777777" w:rsidTr="009E71A0">
        <w:trPr>
          <w:cantSplit/>
          <w:trHeight w:val="300"/>
        </w:trPr>
        <w:tc>
          <w:tcPr>
            <w:tcW w:w="2429" w:type="dxa"/>
            <w:vMerge/>
          </w:tcPr>
          <w:p w14:paraId="4B47BD7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gridSpan w:val="2"/>
            <w:shd w:val="clear" w:color="auto" w:fill="F2F2F2" w:themeFill="background1" w:themeFillShade="F2"/>
          </w:tcPr>
          <w:p w14:paraId="1A3CF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Model upgrade:</w:t>
            </w:r>
          </w:p>
        </w:tc>
        <w:tc>
          <w:tcPr>
            <w:tcW w:w="1978" w:type="dxa"/>
          </w:tcPr>
          <w:p w14:paraId="2F3B5128" w14:textId="248130A2" w:rsidR="0056171F" w:rsidRPr="00E858F4" w:rsidRDefault="00DE6354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</w:tcPr>
          <w:p w14:paraId="11A5253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Enabler / Other:</w:t>
            </w:r>
          </w:p>
        </w:tc>
        <w:tc>
          <w:tcPr>
            <w:tcW w:w="1984" w:type="dxa"/>
          </w:tcPr>
          <w:p w14:paraId="0791F6A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lastRenderedPageBreak/>
              <w:t>Detailed description of feature or change:</w:t>
            </w:r>
          </w:p>
        </w:tc>
        <w:tc>
          <w:tcPr>
            <w:tcW w:w="7921" w:type="dxa"/>
            <w:gridSpan w:val="6"/>
          </w:tcPr>
          <w:p w14:paraId="706FE9E6" w14:textId="77777777" w:rsidR="0056171F" w:rsidRDefault="00DE6354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Allow Offer ID in Rules request message to substitute for:</w:t>
            </w:r>
          </w:p>
          <w:p w14:paraId="5656D9FB" w14:textId="77777777" w:rsidR="00BC45AE" w:rsidRPr="00DD5710" w:rsidRDefault="00BC45AE" w:rsidP="00BC45AE">
            <w:pPr>
              <w:rPr>
                <w:highlight w:val="yellow"/>
              </w:rPr>
            </w:pPr>
            <w:r>
              <w:t xml:space="preserve">        </w:t>
            </w:r>
            <w:r w:rsidRPr="00DD5710">
              <w:rPr>
                <w:highlight w:val="yellow"/>
              </w:rPr>
              <w:t>"</w:t>
            </w:r>
            <w:proofErr w:type="spellStart"/>
            <w:r w:rsidRPr="00DD5710">
              <w:rPr>
                <w:highlight w:val="yellow"/>
              </w:rPr>
              <w:t>checkinDate</w:t>
            </w:r>
            <w:proofErr w:type="spellEnd"/>
            <w:r w:rsidRPr="00DD5710">
              <w:rPr>
                <w:highlight w:val="yellow"/>
              </w:rPr>
              <w:t>"</w:t>
            </w:r>
          </w:p>
          <w:p w14:paraId="75D824D7" w14:textId="36103950" w:rsidR="00BC45AE" w:rsidRPr="00DD5710" w:rsidRDefault="00BC45AE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"</w:t>
            </w:r>
            <w:proofErr w:type="spellStart"/>
            <w:r w:rsidRPr="00DD5710">
              <w:rPr>
                <w:highlight w:val="yellow"/>
              </w:rPr>
              <w:t>checkoutDate</w:t>
            </w:r>
            <w:proofErr w:type="spellEnd"/>
            <w:r w:rsidRPr="00DD5710">
              <w:rPr>
                <w:highlight w:val="yellow"/>
              </w:rPr>
              <w:t>”</w:t>
            </w:r>
          </w:p>
          <w:p w14:paraId="23300647" w14:textId="6DD3FBC1" w:rsidR="00BC45AE" w:rsidRPr="00DD5710" w:rsidRDefault="00BC45AE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"</w:t>
            </w:r>
            <w:proofErr w:type="spellStart"/>
            <w:r w:rsidRPr="00DD5710">
              <w:rPr>
                <w:highlight w:val="yellow"/>
              </w:rPr>
              <w:t>numberOfGuests</w:t>
            </w:r>
            <w:proofErr w:type="spellEnd"/>
            <w:r w:rsidRPr="00DD5710">
              <w:rPr>
                <w:highlight w:val="yellow"/>
              </w:rPr>
              <w:t>”</w:t>
            </w:r>
          </w:p>
          <w:p w14:paraId="7ADA8DA3" w14:textId="4B31D444" w:rsidR="00BC45AE" w:rsidRPr="00DD5710" w:rsidRDefault="00BC45AE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"</w:t>
            </w:r>
            <w:proofErr w:type="spellStart"/>
            <w:r w:rsidRPr="00DD5710">
              <w:rPr>
                <w:highlight w:val="yellow"/>
              </w:rPr>
              <w:t>bookingCode</w:t>
            </w:r>
            <w:proofErr w:type="spellEnd"/>
            <w:r w:rsidRPr="00DD5710">
              <w:rPr>
                <w:highlight w:val="yellow"/>
              </w:rPr>
              <w:t>”</w:t>
            </w:r>
          </w:p>
          <w:p w14:paraId="58E8F534" w14:textId="597E334A" w:rsidR="00BC45AE" w:rsidRPr="00DD5710" w:rsidRDefault="00BC45AE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"</w:t>
            </w:r>
            <w:proofErr w:type="spellStart"/>
            <w:r w:rsidRPr="00DD5710">
              <w:rPr>
                <w:highlight w:val="yellow"/>
              </w:rPr>
              <w:t>HotelAggregator</w:t>
            </w:r>
            <w:proofErr w:type="spellEnd"/>
            <w:r w:rsidRPr="00DD5710">
              <w:rPr>
                <w:highlight w:val="yellow"/>
              </w:rPr>
              <w:t>"</w:t>
            </w:r>
          </w:p>
          <w:p w14:paraId="19BE1D9E" w14:textId="77777777" w:rsidR="00BC45AE" w:rsidRPr="00DD5710" w:rsidRDefault="00BC45AE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"</w:t>
            </w:r>
            <w:proofErr w:type="spellStart"/>
            <w:r w:rsidRPr="00DD5710">
              <w:rPr>
                <w:highlight w:val="yellow"/>
              </w:rPr>
              <w:t>PropertyKey</w:t>
            </w:r>
            <w:proofErr w:type="spellEnd"/>
            <w:r w:rsidRPr="00DD5710">
              <w:rPr>
                <w:highlight w:val="yellow"/>
              </w:rPr>
              <w:t>": {</w:t>
            </w:r>
          </w:p>
          <w:p w14:paraId="1184115D" w14:textId="4B956B0A" w:rsidR="00BC45AE" w:rsidRPr="00DD5710" w:rsidRDefault="00BC45AE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    "</w:t>
            </w:r>
            <w:proofErr w:type="spellStart"/>
            <w:r w:rsidRPr="00DD5710">
              <w:rPr>
                <w:highlight w:val="yellow"/>
              </w:rPr>
              <w:t>propertyCode</w:t>
            </w:r>
            <w:proofErr w:type="spellEnd"/>
            <w:r w:rsidRPr="00DD5710">
              <w:rPr>
                <w:highlight w:val="yellow"/>
              </w:rPr>
              <w:t>"</w:t>
            </w:r>
          </w:p>
          <w:p w14:paraId="569C3E60" w14:textId="0393956D" w:rsidR="00BC45AE" w:rsidRPr="00DD5710" w:rsidRDefault="00BC45AE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    "</w:t>
            </w:r>
            <w:proofErr w:type="spellStart"/>
            <w:r w:rsidRPr="00DD5710">
              <w:rPr>
                <w:highlight w:val="yellow"/>
              </w:rPr>
              <w:t>chainCode</w:t>
            </w:r>
            <w:proofErr w:type="spellEnd"/>
            <w:r w:rsidRPr="00DD5710">
              <w:rPr>
                <w:highlight w:val="yellow"/>
              </w:rPr>
              <w:t>"</w:t>
            </w:r>
          </w:p>
          <w:p w14:paraId="1CCC281E" w14:textId="77777777" w:rsidR="00BC45AE" w:rsidRPr="00DD5710" w:rsidRDefault="00BC45AE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    "@type": "</w:t>
            </w:r>
            <w:proofErr w:type="spellStart"/>
            <w:r w:rsidRPr="00DD5710">
              <w:rPr>
                <w:highlight w:val="yellow"/>
              </w:rPr>
              <w:t>PropertyKey</w:t>
            </w:r>
            <w:proofErr w:type="spellEnd"/>
            <w:r w:rsidRPr="00DD5710">
              <w:rPr>
                <w:highlight w:val="yellow"/>
              </w:rPr>
              <w:t>"</w:t>
            </w:r>
          </w:p>
          <w:p w14:paraId="5F2BD400" w14:textId="6744E87A" w:rsidR="00BC45AE" w:rsidRPr="00DD5710" w:rsidRDefault="002363AD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“</w:t>
            </w:r>
            <w:proofErr w:type="spellStart"/>
            <w:r w:rsidRPr="00DD5710">
              <w:rPr>
                <w:highlight w:val="yellow"/>
              </w:rPr>
              <w:t>RateCandidate</w:t>
            </w:r>
            <w:proofErr w:type="spellEnd"/>
            <w:r w:rsidRPr="00DD5710">
              <w:rPr>
                <w:highlight w:val="yellow"/>
              </w:rPr>
              <w:t>”:{</w:t>
            </w:r>
          </w:p>
          <w:p w14:paraId="59977DCB" w14:textId="7378A3C3" w:rsidR="002363AD" w:rsidRPr="00DD5710" w:rsidRDefault="00922DD7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       “</w:t>
            </w:r>
            <w:proofErr w:type="spellStart"/>
            <w:r w:rsidRPr="00DD5710">
              <w:rPr>
                <w:highlight w:val="yellow"/>
              </w:rPr>
              <w:t>rateCategory</w:t>
            </w:r>
            <w:proofErr w:type="spellEnd"/>
            <w:r w:rsidRPr="00DD5710">
              <w:rPr>
                <w:highlight w:val="yellow"/>
              </w:rPr>
              <w:t>”</w:t>
            </w:r>
          </w:p>
          <w:p w14:paraId="380A3B33" w14:textId="41341973" w:rsidR="00922DD7" w:rsidRPr="00DD5710" w:rsidRDefault="00922DD7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       “</w:t>
            </w:r>
            <w:proofErr w:type="spellStart"/>
            <w:r w:rsidRPr="00DD5710">
              <w:rPr>
                <w:highlight w:val="yellow"/>
              </w:rPr>
              <w:t>rateID</w:t>
            </w:r>
            <w:proofErr w:type="spellEnd"/>
            <w:r w:rsidRPr="00DD5710">
              <w:rPr>
                <w:highlight w:val="yellow"/>
              </w:rPr>
              <w:t>”</w:t>
            </w:r>
          </w:p>
          <w:p w14:paraId="2F8BDE59" w14:textId="4D43BCB9" w:rsidR="00922DD7" w:rsidRPr="00DD5710" w:rsidRDefault="00922DD7" w:rsidP="00BC45AE">
            <w:pPr>
              <w:rPr>
                <w:highlight w:val="yellow"/>
              </w:rPr>
            </w:pPr>
            <w:r w:rsidRPr="00DD5710">
              <w:rPr>
                <w:highlight w:val="yellow"/>
              </w:rPr>
              <w:t xml:space="preserve">               “</w:t>
            </w:r>
            <w:proofErr w:type="spellStart"/>
            <w:r w:rsidRPr="00DD5710">
              <w:rPr>
                <w:highlight w:val="yellow"/>
              </w:rPr>
              <w:t>rateCode</w:t>
            </w:r>
            <w:proofErr w:type="spellEnd"/>
            <w:r w:rsidRPr="00DD5710">
              <w:rPr>
                <w:highlight w:val="yellow"/>
              </w:rPr>
              <w:t>”</w:t>
            </w:r>
          </w:p>
          <w:p w14:paraId="2F70DA52" w14:textId="77777777" w:rsidR="00BC45AE" w:rsidRDefault="00BC45AE" w:rsidP="00BC45AE">
            <w:r w:rsidRPr="00DD5710">
              <w:rPr>
                <w:highlight w:val="yellow"/>
              </w:rPr>
              <w:t xml:space="preserve">        }</w:t>
            </w:r>
          </w:p>
          <w:p w14:paraId="177438DC" w14:textId="77777777" w:rsidR="00BC45AE" w:rsidRDefault="00BC45AE" w:rsidP="00BC45AE"/>
          <w:p w14:paraId="60B604D2" w14:textId="77777777" w:rsidR="00BC45AE" w:rsidRDefault="00BC45AE" w:rsidP="00BC45AE">
            <w:r>
              <w:t xml:space="preserve">    }</w:t>
            </w:r>
          </w:p>
          <w:p w14:paraId="41E3CF45" w14:textId="77777777" w:rsidR="00BC45AE" w:rsidRDefault="00BC45AE" w:rsidP="00BC45AE"/>
          <w:p w14:paraId="5B9361E2" w14:textId="77777777" w:rsidR="00BC45AE" w:rsidRDefault="00BC45AE" w:rsidP="00BC45AE">
            <w:r>
              <w:t>}</w:t>
            </w:r>
          </w:p>
          <w:p w14:paraId="2F0240F5" w14:textId="623D9AFE" w:rsidR="00DE6354" w:rsidRPr="00E858F4" w:rsidRDefault="00DE6354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33EE4FC7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1E68C22F" w14:textId="77777777" w:rsidR="0056171F" w:rsidRPr="003770F4" w:rsidRDefault="0056171F" w:rsidP="0056171F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56171F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  <w:gridSpan w:val="2"/>
          </w:tcPr>
          <w:p w14:paraId="2CA29D37" w14:textId="01E49D5D" w:rsidR="0056171F" w:rsidRPr="00E858F4" w:rsidRDefault="007B3801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  <w:gridSpan w:val="2"/>
          </w:tcPr>
          <w:p w14:paraId="4B1EA047" w14:textId="3A75A392" w:rsidR="0056171F" w:rsidRPr="00E858F4" w:rsidRDefault="007B3801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</w:p>
        </w:tc>
      </w:tr>
      <w:tr w:rsidR="0056171F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56171F" w:rsidRPr="00DB68B0" w:rsidRDefault="0056171F" w:rsidP="0056171F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lastRenderedPageBreak/>
              <w:t xml:space="preserve">List all new or updated objects and attributes. </w:t>
            </w:r>
          </w:p>
          <w:p w14:paraId="3CE51519" w14:textId="77777777" w:rsidR="0056171F" w:rsidRPr="00E858F4" w:rsidRDefault="0056171F" w:rsidP="0056171F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6"/>
          </w:tcPr>
          <w:p w14:paraId="13E5217A" w14:textId="77777777" w:rsidR="00F50CAC" w:rsidRDefault="00F50CAC" w:rsidP="00F50CAC">
            <w:r>
              <w:t>{</w:t>
            </w:r>
          </w:p>
          <w:p w14:paraId="58420994" w14:textId="77777777" w:rsidR="00F50CAC" w:rsidRDefault="00F50CAC" w:rsidP="00F50CAC">
            <w:r>
              <w:t xml:space="preserve">    "</w:t>
            </w:r>
            <w:proofErr w:type="spellStart"/>
            <w:r>
              <w:t>OfferQueryBuildFromCatalogOfferingsHospitality</w:t>
            </w:r>
            <w:proofErr w:type="spellEnd"/>
            <w:r>
              <w:t>": {</w:t>
            </w:r>
          </w:p>
          <w:p w14:paraId="78765ECF" w14:textId="77777777" w:rsidR="00F50CAC" w:rsidRDefault="00F50CAC" w:rsidP="00F50CAC">
            <w:r>
              <w:t xml:space="preserve">        "</w:t>
            </w:r>
            <w:proofErr w:type="spellStart"/>
            <w:r>
              <w:t>BuildFromCatalogOfferingsRequest</w:t>
            </w:r>
            <w:proofErr w:type="spellEnd"/>
            <w:r>
              <w:t>": {</w:t>
            </w:r>
          </w:p>
          <w:p w14:paraId="7020288D" w14:textId="77777777" w:rsidR="00F50CAC" w:rsidRDefault="00F50CAC" w:rsidP="00F50CAC">
            <w:r>
              <w:t xml:space="preserve">            "@type": "</w:t>
            </w:r>
            <w:proofErr w:type="spellStart"/>
            <w:r>
              <w:t>BuildFromCatalogOfferingsRequest</w:t>
            </w:r>
            <w:proofErr w:type="spellEnd"/>
            <w:r>
              <w:t>",</w:t>
            </w:r>
          </w:p>
          <w:p w14:paraId="1CC0A515" w14:textId="77777777" w:rsidR="00F50CAC" w:rsidRDefault="00F50CAC" w:rsidP="00F50CAC">
            <w:r>
              <w:t xml:space="preserve">            "</w:t>
            </w:r>
            <w:proofErr w:type="spellStart"/>
            <w:r>
              <w:t>ProductIdentifier</w:t>
            </w:r>
            <w:proofErr w:type="spellEnd"/>
            <w:r>
              <w:t>": [</w:t>
            </w:r>
          </w:p>
          <w:p w14:paraId="2589D3D9" w14:textId="77777777" w:rsidR="00F50CAC" w:rsidRDefault="00F50CAC" w:rsidP="00F50CAC">
            <w:r>
              <w:t xml:space="preserve">                {</w:t>
            </w:r>
          </w:p>
          <w:p w14:paraId="3390EEAB" w14:textId="77777777" w:rsidR="00F50CAC" w:rsidRDefault="00F50CAC" w:rsidP="00F50CAC">
            <w:r>
              <w:t xml:space="preserve">                    "id": "86c995ca-2316-4576-9001-6314de9282c4:f72e307f-a792-4261-a3bc-4a8396bf81be"</w:t>
            </w:r>
          </w:p>
          <w:p w14:paraId="5A20F0DC" w14:textId="77777777" w:rsidR="00F50CAC" w:rsidRDefault="00F50CAC" w:rsidP="00F50CAC">
            <w:r>
              <w:t xml:space="preserve">                }</w:t>
            </w:r>
          </w:p>
          <w:p w14:paraId="3CC5007D" w14:textId="77777777" w:rsidR="00F50CAC" w:rsidRDefault="00F50CAC" w:rsidP="00F50CAC">
            <w:r>
              <w:t xml:space="preserve">            ]</w:t>
            </w:r>
          </w:p>
          <w:p w14:paraId="6CB089B5" w14:textId="77777777" w:rsidR="00F50CAC" w:rsidRDefault="00F50CAC" w:rsidP="00F50CAC">
            <w:r>
              <w:t xml:space="preserve">        }</w:t>
            </w:r>
          </w:p>
          <w:p w14:paraId="4B9FDDD6" w14:textId="77777777" w:rsidR="00F50CAC" w:rsidRDefault="00F50CAC" w:rsidP="00F50CAC">
            <w:r>
              <w:t xml:space="preserve">    }</w:t>
            </w:r>
          </w:p>
          <w:p w14:paraId="4F0E48F6" w14:textId="77777777" w:rsidR="00F50CAC" w:rsidRDefault="00F50CAC" w:rsidP="00F50CAC">
            <w:r>
              <w:t>}</w:t>
            </w:r>
          </w:p>
          <w:p w14:paraId="3B672ADC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E41E66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471F7347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5B0AC474" w14:textId="77777777" w:rsidR="0056171F" w:rsidRPr="003770F4" w:rsidRDefault="0056171F" w:rsidP="0056171F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t>Error Handling</w:t>
            </w:r>
          </w:p>
        </w:tc>
      </w:tr>
      <w:tr w:rsidR="0056171F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6"/>
          </w:tcPr>
          <w:p w14:paraId="4A8EFB23" w14:textId="740139FD" w:rsidR="0056171F" w:rsidRPr="00E858F4" w:rsidRDefault="002C054F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14:paraId="24BE19CD" w14:textId="77777777" w:rsidR="0050289C" w:rsidRDefault="0050289C" w:rsidP="002C054F"/>
    <w:sectPr w:rsidR="0050289C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10814" w14:textId="77777777" w:rsidR="003275EA" w:rsidRDefault="003275EA" w:rsidP="00D14783">
      <w:r>
        <w:separator/>
      </w:r>
    </w:p>
  </w:endnote>
  <w:endnote w:type="continuationSeparator" w:id="0">
    <w:p w14:paraId="43F9F446" w14:textId="77777777" w:rsidR="003275EA" w:rsidRDefault="003275EA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02F03" w14:textId="77777777" w:rsidR="003275EA" w:rsidRDefault="003275EA" w:rsidP="00D14783">
      <w:r>
        <w:separator/>
      </w:r>
    </w:p>
  </w:footnote>
  <w:footnote w:type="continuationSeparator" w:id="0">
    <w:p w14:paraId="35835856" w14:textId="77777777" w:rsidR="003275EA" w:rsidRDefault="003275EA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B6797"/>
    <w:multiLevelType w:val="multilevel"/>
    <w:tmpl w:val="9CA28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5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6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4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22EF9"/>
    <w:rsid w:val="00034CA8"/>
    <w:rsid w:val="00052674"/>
    <w:rsid w:val="000765F6"/>
    <w:rsid w:val="00077595"/>
    <w:rsid w:val="000927C2"/>
    <w:rsid w:val="000A023D"/>
    <w:rsid w:val="000A6CA5"/>
    <w:rsid w:val="000E0CA0"/>
    <w:rsid w:val="000E149B"/>
    <w:rsid w:val="000F34D8"/>
    <w:rsid w:val="00114560"/>
    <w:rsid w:val="00122324"/>
    <w:rsid w:val="00125248"/>
    <w:rsid w:val="001317B3"/>
    <w:rsid w:val="00156383"/>
    <w:rsid w:val="00191CAF"/>
    <w:rsid w:val="00192B4B"/>
    <w:rsid w:val="00194C68"/>
    <w:rsid w:val="001B4607"/>
    <w:rsid w:val="001B5237"/>
    <w:rsid w:val="001C203E"/>
    <w:rsid w:val="00214C23"/>
    <w:rsid w:val="002363AD"/>
    <w:rsid w:val="00244820"/>
    <w:rsid w:val="00253665"/>
    <w:rsid w:val="00280799"/>
    <w:rsid w:val="00285B34"/>
    <w:rsid w:val="002934EE"/>
    <w:rsid w:val="002B6956"/>
    <w:rsid w:val="002C054F"/>
    <w:rsid w:val="002C3A24"/>
    <w:rsid w:val="00306DDD"/>
    <w:rsid w:val="003172B3"/>
    <w:rsid w:val="00323052"/>
    <w:rsid w:val="003275EA"/>
    <w:rsid w:val="003408EF"/>
    <w:rsid w:val="003518EC"/>
    <w:rsid w:val="00355A54"/>
    <w:rsid w:val="003770F4"/>
    <w:rsid w:val="00392BAB"/>
    <w:rsid w:val="003C4E88"/>
    <w:rsid w:val="003C6A32"/>
    <w:rsid w:val="003E4259"/>
    <w:rsid w:val="00410579"/>
    <w:rsid w:val="004323A4"/>
    <w:rsid w:val="0045471D"/>
    <w:rsid w:val="0046081E"/>
    <w:rsid w:val="00467140"/>
    <w:rsid w:val="0048308C"/>
    <w:rsid w:val="004B2CB2"/>
    <w:rsid w:val="004C71F3"/>
    <w:rsid w:val="004E0D26"/>
    <w:rsid w:val="0050289C"/>
    <w:rsid w:val="00506F9A"/>
    <w:rsid w:val="005413F2"/>
    <w:rsid w:val="00545E18"/>
    <w:rsid w:val="00552C3D"/>
    <w:rsid w:val="00554C23"/>
    <w:rsid w:val="005610D7"/>
    <w:rsid w:val="0056171F"/>
    <w:rsid w:val="005932AF"/>
    <w:rsid w:val="005B5754"/>
    <w:rsid w:val="005E5615"/>
    <w:rsid w:val="005E7E37"/>
    <w:rsid w:val="006123BF"/>
    <w:rsid w:val="00615F46"/>
    <w:rsid w:val="00622EDF"/>
    <w:rsid w:val="00635299"/>
    <w:rsid w:val="006448DC"/>
    <w:rsid w:val="00650396"/>
    <w:rsid w:val="006715D0"/>
    <w:rsid w:val="00691D8A"/>
    <w:rsid w:val="006A0BBA"/>
    <w:rsid w:val="006D0C13"/>
    <w:rsid w:val="006D1775"/>
    <w:rsid w:val="006D5EEB"/>
    <w:rsid w:val="006E02FA"/>
    <w:rsid w:val="006E06D3"/>
    <w:rsid w:val="007257CF"/>
    <w:rsid w:val="00733C2B"/>
    <w:rsid w:val="007355E6"/>
    <w:rsid w:val="00750006"/>
    <w:rsid w:val="00753DE4"/>
    <w:rsid w:val="0076773C"/>
    <w:rsid w:val="00787660"/>
    <w:rsid w:val="00790FA3"/>
    <w:rsid w:val="007A7F24"/>
    <w:rsid w:val="007B3801"/>
    <w:rsid w:val="007B60F7"/>
    <w:rsid w:val="007B72A9"/>
    <w:rsid w:val="007D3658"/>
    <w:rsid w:val="007E7F5A"/>
    <w:rsid w:val="008001D5"/>
    <w:rsid w:val="0080556B"/>
    <w:rsid w:val="00894B59"/>
    <w:rsid w:val="0089681C"/>
    <w:rsid w:val="00896D38"/>
    <w:rsid w:val="00897D1C"/>
    <w:rsid w:val="008A233E"/>
    <w:rsid w:val="008B41D5"/>
    <w:rsid w:val="008B6EDB"/>
    <w:rsid w:val="008D26CE"/>
    <w:rsid w:val="00911EB0"/>
    <w:rsid w:val="00917459"/>
    <w:rsid w:val="00922DD7"/>
    <w:rsid w:val="00932B85"/>
    <w:rsid w:val="00950918"/>
    <w:rsid w:val="0095356C"/>
    <w:rsid w:val="009909D8"/>
    <w:rsid w:val="009A0767"/>
    <w:rsid w:val="00A028B7"/>
    <w:rsid w:val="00A107F5"/>
    <w:rsid w:val="00A33DCF"/>
    <w:rsid w:val="00A52DDF"/>
    <w:rsid w:val="00A55966"/>
    <w:rsid w:val="00A569BE"/>
    <w:rsid w:val="00A56F66"/>
    <w:rsid w:val="00A64B75"/>
    <w:rsid w:val="00A967A5"/>
    <w:rsid w:val="00AC334E"/>
    <w:rsid w:val="00B01B0F"/>
    <w:rsid w:val="00B14B1D"/>
    <w:rsid w:val="00B265BA"/>
    <w:rsid w:val="00B425B4"/>
    <w:rsid w:val="00B67B99"/>
    <w:rsid w:val="00B72604"/>
    <w:rsid w:val="00B96B8F"/>
    <w:rsid w:val="00BB16D6"/>
    <w:rsid w:val="00BC01DF"/>
    <w:rsid w:val="00BC45AE"/>
    <w:rsid w:val="00BD0CAE"/>
    <w:rsid w:val="00BD2DAA"/>
    <w:rsid w:val="00BD6417"/>
    <w:rsid w:val="00BD70E0"/>
    <w:rsid w:val="00BE0DB1"/>
    <w:rsid w:val="00BF2A4F"/>
    <w:rsid w:val="00BF3B1E"/>
    <w:rsid w:val="00C04F54"/>
    <w:rsid w:val="00C10BA0"/>
    <w:rsid w:val="00C15AAB"/>
    <w:rsid w:val="00C22903"/>
    <w:rsid w:val="00C46782"/>
    <w:rsid w:val="00C61178"/>
    <w:rsid w:val="00C9092E"/>
    <w:rsid w:val="00CA077A"/>
    <w:rsid w:val="00CB04B1"/>
    <w:rsid w:val="00CC46D8"/>
    <w:rsid w:val="00CD13A8"/>
    <w:rsid w:val="00D14783"/>
    <w:rsid w:val="00D35955"/>
    <w:rsid w:val="00D54218"/>
    <w:rsid w:val="00D56B80"/>
    <w:rsid w:val="00D60AFE"/>
    <w:rsid w:val="00D60D1A"/>
    <w:rsid w:val="00D93363"/>
    <w:rsid w:val="00D9788B"/>
    <w:rsid w:val="00DB68B0"/>
    <w:rsid w:val="00DC08C7"/>
    <w:rsid w:val="00DD5710"/>
    <w:rsid w:val="00DD75E0"/>
    <w:rsid w:val="00DE6354"/>
    <w:rsid w:val="00DF784A"/>
    <w:rsid w:val="00E1289C"/>
    <w:rsid w:val="00E61C5C"/>
    <w:rsid w:val="00E77D19"/>
    <w:rsid w:val="00E962A7"/>
    <w:rsid w:val="00EB78C0"/>
    <w:rsid w:val="00EC2A0D"/>
    <w:rsid w:val="00EF7CB2"/>
    <w:rsid w:val="00F02ABB"/>
    <w:rsid w:val="00F1516B"/>
    <w:rsid w:val="00F36ADA"/>
    <w:rsid w:val="00F50CAC"/>
    <w:rsid w:val="00F51878"/>
    <w:rsid w:val="00F6605B"/>
    <w:rsid w:val="00F82256"/>
    <w:rsid w:val="00F93CDD"/>
    <w:rsid w:val="00FA3DC9"/>
    <w:rsid w:val="00FC5C2A"/>
    <w:rsid w:val="00FE14AD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1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4</TotalTime>
  <Pages>3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4</cp:revision>
  <cp:lastPrinted>2014-07-24T10:51:00Z</cp:lastPrinted>
  <dcterms:created xsi:type="dcterms:W3CDTF">2022-02-28T19:09:00Z</dcterms:created>
  <dcterms:modified xsi:type="dcterms:W3CDTF">2022-03-01T01:12:00Z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